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1D4" w:rsidRPr="00E77870" w:rsidRDefault="00D651D4" w:rsidP="00D651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NANSON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D651D4" w:rsidRDefault="00D651D4" w:rsidP="00D651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Barber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51D4" w:rsidRDefault="00D651D4" w:rsidP="00D651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51D4" w:rsidRDefault="00D651D4" w:rsidP="00D651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51D4" w:rsidRDefault="00D651D4" w:rsidP="00D651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651D4" w:rsidRDefault="00D651D4" w:rsidP="00D651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51D4" w:rsidRDefault="00D651D4" w:rsidP="00D651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51D4" w:rsidRDefault="00D651D4" w:rsidP="00D651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1D4" w:rsidRDefault="00D651D4" w:rsidP="00564E3C">
      <w:pPr>
        <w:spacing w:after="0" w:line="240" w:lineRule="auto"/>
      </w:pPr>
      <w:r>
        <w:separator/>
      </w:r>
    </w:p>
  </w:endnote>
  <w:endnote w:type="continuationSeparator" w:id="0">
    <w:p w:rsidR="00D651D4" w:rsidRDefault="00D651D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651D4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1D4" w:rsidRDefault="00D651D4" w:rsidP="00564E3C">
      <w:pPr>
        <w:spacing w:after="0" w:line="240" w:lineRule="auto"/>
      </w:pPr>
      <w:r>
        <w:separator/>
      </w:r>
    </w:p>
  </w:footnote>
  <w:footnote w:type="continuationSeparator" w:id="0">
    <w:p w:rsidR="00D651D4" w:rsidRDefault="00D651D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1D4"/>
    <w:rsid w:val="00372DC6"/>
    <w:rsid w:val="00564E3C"/>
    <w:rsid w:val="0064591D"/>
    <w:rsid w:val="00D651D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FAD491-9B46-470A-B9C3-8F12528D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2016-01-04T20:49:00Z</dcterms:created>
  <dcterms:modified xsi:type="dcterms:W3CDTF">2016-01-04T20:49:00Z</dcterms:modified>
</cp:coreProperties>
</file>